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5EB61" w14:textId="77777777" w:rsidR="00EF102D" w:rsidRDefault="00EF102D" w:rsidP="00EF10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ELYOT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4673C7FF" w14:textId="77777777" w:rsidR="00EF102D" w:rsidRDefault="00EF102D" w:rsidP="00EF10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62CC60B8" w14:textId="77777777" w:rsidR="00EF102D" w:rsidRDefault="00EF102D" w:rsidP="00EF102D">
      <w:pPr>
        <w:pStyle w:val="NoSpacing"/>
        <w:rPr>
          <w:rFonts w:cs="Times New Roman"/>
          <w:szCs w:val="24"/>
        </w:rPr>
      </w:pPr>
    </w:p>
    <w:p w14:paraId="55A75FF0" w14:textId="77777777" w:rsidR="00EF102D" w:rsidRDefault="00EF102D" w:rsidP="00EF102D">
      <w:pPr>
        <w:pStyle w:val="NoSpacing"/>
        <w:rPr>
          <w:rFonts w:cs="Times New Roman"/>
          <w:szCs w:val="24"/>
        </w:rPr>
      </w:pPr>
    </w:p>
    <w:p w14:paraId="11186603" w14:textId="77777777" w:rsidR="00EF102D" w:rsidRDefault="00EF102D" w:rsidP="00EF10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Mar.1444</w:t>
      </w:r>
      <w:r>
        <w:rPr>
          <w:rFonts w:cs="Times New Roman"/>
          <w:szCs w:val="24"/>
        </w:rPr>
        <w:tab/>
        <w:t>He was ordained to his first tonsure in the chapel below the manor of Clyst,</w:t>
      </w:r>
    </w:p>
    <w:p w14:paraId="700E432D" w14:textId="77777777" w:rsidR="00EF102D" w:rsidRDefault="00EF102D" w:rsidP="00EF10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Devon.</w:t>
      </w:r>
    </w:p>
    <w:p w14:paraId="6E33F720" w14:textId="77777777" w:rsidR="00EF102D" w:rsidRDefault="00EF102D" w:rsidP="00EF10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5A9C8879" w14:textId="77777777" w:rsidR="00EF102D" w:rsidRDefault="00EF102D" w:rsidP="00EF102D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p.195)</w:t>
      </w:r>
    </w:p>
    <w:p w14:paraId="422C81EB" w14:textId="77777777" w:rsidR="00EF102D" w:rsidRDefault="00EF102D" w:rsidP="00EF102D">
      <w:pPr>
        <w:pStyle w:val="NoSpacing"/>
        <w:rPr>
          <w:rFonts w:cs="Times New Roman"/>
          <w:szCs w:val="24"/>
        </w:rPr>
      </w:pPr>
    </w:p>
    <w:p w14:paraId="4080E6CB" w14:textId="77777777" w:rsidR="00EF102D" w:rsidRDefault="00EF102D" w:rsidP="00EF102D">
      <w:pPr>
        <w:pStyle w:val="NoSpacing"/>
        <w:rPr>
          <w:rFonts w:cs="Times New Roman"/>
          <w:szCs w:val="24"/>
        </w:rPr>
      </w:pPr>
    </w:p>
    <w:p w14:paraId="2C22CC18" w14:textId="77777777" w:rsidR="00EF102D" w:rsidRDefault="00EF102D" w:rsidP="00EF102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October 2023</w:t>
      </w:r>
    </w:p>
    <w:p w14:paraId="54544A2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5DF01" w14:textId="77777777" w:rsidR="00EF102D" w:rsidRDefault="00EF102D" w:rsidP="009139A6">
      <w:r>
        <w:separator/>
      </w:r>
    </w:p>
  </w:endnote>
  <w:endnote w:type="continuationSeparator" w:id="0">
    <w:p w14:paraId="59D3E430" w14:textId="77777777" w:rsidR="00EF102D" w:rsidRDefault="00EF10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771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3A38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0159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E9024" w14:textId="77777777" w:rsidR="00EF102D" w:rsidRDefault="00EF102D" w:rsidP="009139A6">
      <w:r>
        <w:separator/>
      </w:r>
    </w:p>
  </w:footnote>
  <w:footnote w:type="continuationSeparator" w:id="0">
    <w:p w14:paraId="3F6F1E87" w14:textId="77777777" w:rsidR="00EF102D" w:rsidRDefault="00EF10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6DF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C77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8CF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02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F102D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C6A7D"/>
  <w15:chartTrackingRefBased/>
  <w15:docId w15:val="{75353E6E-37F8-4E19-B6B2-DF5283EA4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2023-10-13T08:10:00Z</dcterms:created>
  <dcterms:modified xsi:type="dcterms:W3CDTF">2023-10-13T08:17:00Z</dcterms:modified>
</cp:coreProperties>
</file>